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04" w:rsidRPr="00C352A7" w:rsidRDefault="000A1704" w:rsidP="00C352A7">
      <w:pPr>
        <w:jc w:val="center"/>
        <w:rPr>
          <w:color w:val="000000"/>
          <w:sz w:val="28"/>
          <w:szCs w:val="28"/>
        </w:rPr>
      </w:pPr>
      <w:r w:rsidRPr="00FE117B"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8pt;height:57.75pt;visibility:visible">
            <v:imagedata r:id="rId5" o:title=""/>
          </v:shape>
        </w:pict>
      </w:r>
    </w:p>
    <w:p w:rsidR="000A1704" w:rsidRPr="00C352A7" w:rsidRDefault="000A1704" w:rsidP="00C352A7">
      <w:pPr>
        <w:jc w:val="center"/>
        <w:rPr>
          <w:b/>
          <w:sz w:val="32"/>
          <w:szCs w:val="32"/>
        </w:rPr>
      </w:pPr>
    </w:p>
    <w:p w:rsidR="000A1704" w:rsidRPr="00C352A7" w:rsidRDefault="000A1704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 xml:space="preserve">АДМИНИСТРАЦИЯ СВЕТЛОГОРСКОГО СЕЛЬСОВЕТА  </w:t>
      </w:r>
    </w:p>
    <w:p w:rsidR="000A1704" w:rsidRPr="00C352A7" w:rsidRDefault="000A1704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>ТУРУХАНСКОГО РАЙОНА КРАСНОЯРСКОГО КРАЯ</w:t>
      </w:r>
    </w:p>
    <w:p w:rsidR="000A1704" w:rsidRPr="00C352A7" w:rsidRDefault="000A1704" w:rsidP="00C352A7">
      <w:pPr>
        <w:jc w:val="center"/>
        <w:rPr>
          <w:sz w:val="28"/>
          <w:szCs w:val="28"/>
        </w:rPr>
      </w:pPr>
    </w:p>
    <w:p w:rsidR="000A1704" w:rsidRPr="00C352A7" w:rsidRDefault="000A1704" w:rsidP="00C352A7">
      <w:pPr>
        <w:jc w:val="center"/>
        <w:rPr>
          <w:b/>
          <w:sz w:val="16"/>
          <w:szCs w:val="16"/>
        </w:rPr>
      </w:pPr>
      <w:r w:rsidRPr="00C352A7">
        <w:rPr>
          <w:b/>
          <w:sz w:val="32"/>
          <w:szCs w:val="32"/>
        </w:rPr>
        <w:t>П О С Т А Н О В Л Е Н И Е</w:t>
      </w:r>
    </w:p>
    <w:p w:rsidR="000A1704" w:rsidRDefault="000A1704" w:rsidP="008D695E">
      <w:pPr>
        <w:rPr>
          <w:b/>
          <w:sz w:val="22"/>
          <w:szCs w:val="22"/>
        </w:rPr>
      </w:pPr>
    </w:p>
    <w:p w:rsidR="000A1704" w:rsidRPr="008D695E" w:rsidRDefault="000A1704" w:rsidP="008D695E">
      <w:pPr>
        <w:rPr>
          <w:sz w:val="22"/>
          <w:szCs w:val="22"/>
        </w:rPr>
      </w:pPr>
    </w:p>
    <w:p w:rsidR="000A1704" w:rsidRPr="008D695E" w:rsidRDefault="000A1704" w:rsidP="008D695E">
      <w:pPr>
        <w:jc w:val="center"/>
        <w:rPr>
          <w:sz w:val="22"/>
          <w:szCs w:val="22"/>
        </w:rPr>
      </w:pPr>
      <w:r w:rsidRPr="008D695E">
        <w:rPr>
          <w:sz w:val="22"/>
          <w:szCs w:val="22"/>
        </w:rPr>
        <w:t>п. Светлогорск</w:t>
      </w:r>
    </w:p>
    <w:p w:rsidR="000A1704" w:rsidRDefault="000A1704" w:rsidP="00532D1F">
      <w:pPr>
        <w:rPr>
          <w:bCs/>
          <w:sz w:val="28"/>
          <w:szCs w:val="28"/>
        </w:rPr>
      </w:pPr>
    </w:p>
    <w:p w:rsidR="000A1704" w:rsidRPr="002A4903" w:rsidRDefault="000A1704" w:rsidP="00532D1F">
      <w:pPr>
        <w:rPr>
          <w:bCs/>
        </w:rPr>
      </w:pPr>
      <w:r>
        <w:rPr>
          <w:bCs/>
        </w:rPr>
        <w:t>10.04</w:t>
      </w:r>
      <w:r w:rsidRPr="002C6887">
        <w:rPr>
          <w:bCs/>
        </w:rPr>
        <w:t>.</w:t>
      </w:r>
      <w:r w:rsidRPr="00A5789D">
        <w:rPr>
          <w:bCs/>
        </w:rPr>
        <w:t>201</w:t>
      </w:r>
      <w:r>
        <w:rPr>
          <w:bCs/>
        </w:rPr>
        <w:t xml:space="preserve">9                                                                                                                                      </w:t>
      </w:r>
      <w:r w:rsidRPr="00A5789D">
        <w:rPr>
          <w:bCs/>
        </w:rPr>
        <w:t>№</w:t>
      </w:r>
      <w:r>
        <w:rPr>
          <w:bCs/>
        </w:rPr>
        <w:t xml:space="preserve"> 28</w:t>
      </w:r>
      <w:r w:rsidRPr="00A5789D">
        <w:rPr>
          <w:bCs/>
        </w:rPr>
        <w:t>-П</w:t>
      </w:r>
    </w:p>
    <w:p w:rsidR="000A1704" w:rsidRDefault="000A1704" w:rsidP="00532D1F">
      <w:pPr>
        <w:rPr>
          <w:bCs/>
          <w:highlight w:val="yellow"/>
        </w:rPr>
      </w:pPr>
    </w:p>
    <w:tbl>
      <w:tblPr>
        <w:tblW w:w="0" w:type="auto"/>
        <w:tblLook w:val="01E0"/>
      </w:tblPr>
      <w:tblGrid>
        <w:gridCol w:w="4361"/>
      </w:tblGrid>
      <w:tr w:rsidR="000A1704" w:rsidRPr="00A9512A" w:rsidTr="00AD59EB">
        <w:trPr>
          <w:trHeight w:val="123"/>
        </w:trPr>
        <w:tc>
          <w:tcPr>
            <w:tcW w:w="4361" w:type="dxa"/>
          </w:tcPr>
          <w:p w:rsidR="000A1704" w:rsidRPr="00A9512A" w:rsidRDefault="000A1704" w:rsidP="00AD59EB">
            <w:pPr>
              <w:autoSpaceDE w:val="0"/>
              <w:autoSpaceDN w:val="0"/>
              <w:adjustRightInd w:val="0"/>
              <w:jc w:val="both"/>
            </w:pPr>
            <w:bookmarkStart w:id="0" w:name="_GoBack" w:colFirst="1" w:colLast="1"/>
            <w:r w:rsidRPr="00B417E3">
              <w:rPr>
                <w:bCs/>
              </w:rPr>
              <w:t xml:space="preserve">Об </w:t>
            </w:r>
            <w:r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бюджета Светлогорского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  <w:r>
              <w:rPr>
                <w:bCs/>
              </w:rPr>
              <w:t xml:space="preserve">               </w:t>
            </w:r>
            <w:r w:rsidRPr="00B417E3">
              <w:rPr>
                <w:bCs/>
              </w:rPr>
              <w:t xml:space="preserve">за </w:t>
            </w:r>
            <w:r>
              <w:rPr>
                <w:bCs/>
              </w:rPr>
              <w:t xml:space="preserve">1 квартал </w:t>
            </w:r>
            <w:r w:rsidRPr="00B417E3">
              <w:rPr>
                <w:bCs/>
              </w:rPr>
              <w:t>201</w:t>
            </w:r>
            <w:r>
              <w:rPr>
                <w:bCs/>
              </w:rPr>
              <w:t>9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  <w:bookmarkEnd w:id="0"/>
    </w:tbl>
    <w:p w:rsidR="000A1704" w:rsidRDefault="000A1704" w:rsidP="00EE14BF">
      <w:pPr>
        <w:pStyle w:val="NormalWeb"/>
        <w:ind w:firstLine="708"/>
        <w:jc w:val="both"/>
        <w:rPr>
          <w:bCs/>
        </w:rPr>
      </w:pPr>
    </w:p>
    <w:p w:rsidR="000A1704" w:rsidRDefault="000A1704" w:rsidP="00AD59EB">
      <w:pPr>
        <w:pStyle w:val="NormalWeb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                       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Pr="00241FF8">
        <w:rPr>
          <w:bCs/>
        </w:rPr>
        <w:t>уководствуясь статьями 19, 22 Устава Светлогорского сельсовета Туруханского района Красноярского края, ПОСТАНОВЛЯЮ:</w:t>
      </w:r>
    </w:p>
    <w:p w:rsidR="000A1704" w:rsidRDefault="000A1704" w:rsidP="00AD59EB">
      <w:pPr>
        <w:pStyle w:val="NormalWeb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01792C">
        <w:rPr>
          <w:bCs/>
        </w:rPr>
        <w:t xml:space="preserve">Утвердить отчет об исполнении бюджета Светлогорского сельсовета за </w:t>
      </w:r>
      <w:r>
        <w:rPr>
          <w:bCs/>
        </w:rPr>
        <w:t>1 квартал</w:t>
      </w:r>
      <w:r w:rsidRPr="0001792C">
        <w:rPr>
          <w:bCs/>
        </w:rPr>
        <w:t xml:space="preserve"> 201</w:t>
      </w:r>
      <w:r>
        <w:rPr>
          <w:bCs/>
        </w:rPr>
        <w:t>9</w:t>
      </w:r>
      <w:r w:rsidRPr="0001792C">
        <w:rPr>
          <w:bCs/>
        </w:rPr>
        <w:t xml:space="preserve"> года</w:t>
      </w:r>
      <w:r>
        <w:rPr>
          <w:bCs/>
        </w:rPr>
        <w:t>:</w:t>
      </w:r>
    </w:p>
    <w:p w:rsidR="000A1704" w:rsidRPr="0001792C" w:rsidRDefault="000A1704" w:rsidP="00AD59EB">
      <w:pPr>
        <w:pStyle w:val="ListParagraph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 w:rsidRPr="0001792C">
        <w:rPr>
          <w:bCs/>
        </w:rPr>
        <w:t>по доходам согласно приложени</w:t>
      </w:r>
      <w:r>
        <w:rPr>
          <w:bCs/>
        </w:rPr>
        <w:t>ю№1  к настоящему постановлению;</w:t>
      </w:r>
    </w:p>
    <w:p w:rsidR="000A1704" w:rsidRPr="0001792C" w:rsidRDefault="000A1704" w:rsidP="00AD59EB">
      <w:pPr>
        <w:pStyle w:val="ListParagraph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ю№2  к настоящему постановлению;</w:t>
      </w:r>
    </w:p>
    <w:p w:rsidR="000A1704" w:rsidRDefault="000A1704" w:rsidP="00AD59EB">
      <w:pPr>
        <w:pStyle w:val="ListParagraph"/>
        <w:tabs>
          <w:tab w:val="left" w:pos="1134"/>
        </w:tabs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  <w:r w:rsidRPr="008038FC">
        <w:rPr>
          <w:bCs/>
        </w:rPr>
        <w:t xml:space="preserve"> приложению№3</w:t>
      </w:r>
      <w:r>
        <w:rPr>
          <w:bCs/>
        </w:rPr>
        <w:t xml:space="preserve">  к настоящему постановлению. </w:t>
      </w:r>
    </w:p>
    <w:p w:rsidR="000A1704" w:rsidRDefault="000A1704" w:rsidP="00AD59EB">
      <w:pPr>
        <w:pStyle w:val="ListParagraph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2. </w:t>
      </w:r>
      <w:r w:rsidRPr="0001792C">
        <w:rPr>
          <w:bCs/>
        </w:rPr>
        <w:t xml:space="preserve">Направить отчет об исполнении бюджета Светлогорского сельсовета за </w:t>
      </w:r>
      <w:r>
        <w:rPr>
          <w:bCs/>
        </w:rPr>
        <w:t>1 квартал</w:t>
      </w:r>
      <w:r w:rsidRPr="0001792C">
        <w:rPr>
          <w:bCs/>
        </w:rPr>
        <w:t xml:space="preserve"> 201</w:t>
      </w:r>
      <w:r>
        <w:rPr>
          <w:bCs/>
        </w:rPr>
        <w:t>9</w:t>
      </w:r>
      <w:r w:rsidRPr="0001792C">
        <w:rPr>
          <w:bCs/>
        </w:rPr>
        <w:t xml:space="preserve"> года в </w:t>
      </w:r>
      <w:r w:rsidRPr="000D6681">
        <w:t>Светлогорск</w:t>
      </w:r>
      <w:r>
        <w:t>ий</w:t>
      </w:r>
      <w:r w:rsidRPr="000D6681">
        <w:t xml:space="preserve"> сельск</w:t>
      </w:r>
      <w:r>
        <w:t>ий</w:t>
      </w:r>
      <w:r w:rsidRPr="000D6681">
        <w:t xml:space="preserve"> Совет депутатов</w:t>
      </w:r>
      <w:r>
        <w:t xml:space="preserve"> </w:t>
      </w:r>
      <w:r w:rsidRPr="000D6681">
        <w:t xml:space="preserve">Туруханского района Красноярского </w:t>
      </w:r>
      <w:r w:rsidRPr="00B92F34">
        <w:rPr>
          <w:bCs/>
        </w:rPr>
        <w:t>края</w:t>
      </w:r>
      <w:r w:rsidRPr="0001792C">
        <w:rPr>
          <w:bCs/>
        </w:rPr>
        <w:t>.</w:t>
      </w:r>
    </w:p>
    <w:p w:rsidR="000A1704" w:rsidRPr="00AD59EB" w:rsidRDefault="000A1704" w:rsidP="00AD59EB">
      <w:pPr>
        <w:pStyle w:val="ListParagraph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3. </w:t>
      </w: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0A1704" w:rsidRPr="0099310F" w:rsidRDefault="000A1704" w:rsidP="00AD59EB">
      <w:pPr>
        <w:pStyle w:val="ListParagraph"/>
        <w:autoSpaceDE w:val="0"/>
        <w:autoSpaceDN w:val="0"/>
        <w:adjustRightInd w:val="0"/>
        <w:spacing w:line="276" w:lineRule="auto"/>
        <w:ind w:left="1065"/>
        <w:jc w:val="both"/>
        <w:rPr>
          <w:bCs/>
        </w:rPr>
      </w:pPr>
    </w:p>
    <w:p w:rsidR="000A1704" w:rsidRDefault="000A1704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0A1704" w:rsidRDefault="000A1704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0A1704" w:rsidRDefault="000A1704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0A1704" w:rsidRPr="00EF3ACC" w:rsidRDefault="000A1704" w:rsidP="00B94A5E">
      <w:pPr>
        <w:jc w:val="both"/>
      </w:pPr>
      <w:r w:rsidRPr="00EF3ACC">
        <w:t xml:space="preserve">Глава Светлогорского сельсовета </w:t>
      </w:r>
      <w:r w:rsidRPr="00EF3ACC">
        <w:tab/>
      </w:r>
      <w:r w:rsidRPr="00EF3ACC">
        <w:tab/>
      </w:r>
      <w:r w:rsidRPr="00EF3ACC">
        <w:tab/>
      </w:r>
      <w:r w:rsidRPr="00EF3ACC">
        <w:tab/>
      </w:r>
      <w:r>
        <w:t xml:space="preserve">                                          </w:t>
      </w:r>
      <w:r w:rsidRPr="00EF3ACC">
        <w:t>А.К. Кришталюк</w:t>
      </w:r>
    </w:p>
    <w:sectPr w:rsidR="000A1704" w:rsidRPr="00EF3ACC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E1E"/>
    <w:rsid w:val="00001D8C"/>
    <w:rsid w:val="000102C4"/>
    <w:rsid w:val="000107B1"/>
    <w:rsid w:val="00014196"/>
    <w:rsid w:val="000147F6"/>
    <w:rsid w:val="0001792C"/>
    <w:rsid w:val="00024579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1704"/>
    <w:rsid w:val="000A5B5C"/>
    <w:rsid w:val="000A6F11"/>
    <w:rsid w:val="000C059E"/>
    <w:rsid w:val="000D2A67"/>
    <w:rsid w:val="000D6681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A29AB"/>
    <w:rsid w:val="001B2FAB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3673"/>
    <w:rsid w:val="002A4903"/>
    <w:rsid w:val="002A4F41"/>
    <w:rsid w:val="002A62D9"/>
    <w:rsid w:val="002B21EE"/>
    <w:rsid w:val="002C10BA"/>
    <w:rsid w:val="002C11CD"/>
    <w:rsid w:val="002C1626"/>
    <w:rsid w:val="002C5A6E"/>
    <w:rsid w:val="002C6887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96D82"/>
    <w:rsid w:val="003B48A3"/>
    <w:rsid w:val="003C1139"/>
    <w:rsid w:val="003C22E8"/>
    <w:rsid w:val="003D1C13"/>
    <w:rsid w:val="003D43CD"/>
    <w:rsid w:val="004061AD"/>
    <w:rsid w:val="00411F44"/>
    <w:rsid w:val="0041454B"/>
    <w:rsid w:val="00421014"/>
    <w:rsid w:val="0042517C"/>
    <w:rsid w:val="00427217"/>
    <w:rsid w:val="00442907"/>
    <w:rsid w:val="00450F5C"/>
    <w:rsid w:val="004656C8"/>
    <w:rsid w:val="00481CF8"/>
    <w:rsid w:val="00491AA8"/>
    <w:rsid w:val="004A432E"/>
    <w:rsid w:val="004A65E7"/>
    <w:rsid w:val="004A6F08"/>
    <w:rsid w:val="004A7EB0"/>
    <w:rsid w:val="004D5632"/>
    <w:rsid w:val="004E23E4"/>
    <w:rsid w:val="004E2E1E"/>
    <w:rsid w:val="004F1B9F"/>
    <w:rsid w:val="005069AB"/>
    <w:rsid w:val="0051623B"/>
    <w:rsid w:val="00520D23"/>
    <w:rsid w:val="00521BA1"/>
    <w:rsid w:val="0052721F"/>
    <w:rsid w:val="00532D1F"/>
    <w:rsid w:val="0055202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37A6"/>
    <w:rsid w:val="00660C2D"/>
    <w:rsid w:val="00672B17"/>
    <w:rsid w:val="006827A3"/>
    <w:rsid w:val="006B17D9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922F1"/>
    <w:rsid w:val="007A4098"/>
    <w:rsid w:val="007C265F"/>
    <w:rsid w:val="007C6A24"/>
    <w:rsid w:val="007D7D91"/>
    <w:rsid w:val="007E000F"/>
    <w:rsid w:val="007E4450"/>
    <w:rsid w:val="007F1B8A"/>
    <w:rsid w:val="007F2D39"/>
    <w:rsid w:val="008020F6"/>
    <w:rsid w:val="008038FC"/>
    <w:rsid w:val="00804034"/>
    <w:rsid w:val="008056CE"/>
    <w:rsid w:val="008057E9"/>
    <w:rsid w:val="00806FE1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63546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8F662A"/>
    <w:rsid w:val="009005E2"/>
    <w:rsid w:val="00900A1D"/>
    <w:rsid w:val="00906774"/>
    <w:rsid w:val="00911D30"/>
    <w:rsid w:val="009352D7"/>
    <w:rsid w:val="009463AB"/>
    <w:rsid w:val="00947180"/>
    <w:rsid w:val="0095663A"/>
    <w:rsid w:val="00973C71"/>
    <w:rsid w:val="0099310F"/>
    <w:rsid w:val="009A443B"/>
    <w:rsid w:val="009A748B"/>
    <w:rsid w:val="009B5BAC"/>
    <w:rsid w:val="009C003E"/>
    <w:rsid w:val="009D4CDF"/>
    <w:rsid w:val="009D7A5B"/>
    <w:rsid w:val="009E2B13"/>
    <w:rsid w:val="009E3F4E"/>
    <w:rsid w:val="009E5EF1"/>
    <w:rsid w:val="009F47DD"/>
    <w:rsid w:val="00A05394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77656"/>
    <w:rsid w:val="00A8376D"/>
    <w:rsid w:val="00A9512A"/>
    <w:rsid w:val="00AA26B4"/>
    <w:rsid w:val="00AB0CF6"/>
    <w:rsid w:val="00AB58AA"/>
    <w:rsid w:val="00AC30D3"/>
    <w:rsid w:val="00AC6221"/>
    <w:rsid w:val="00AC6F3A"/>
    <w:rsid w:val="00AD59EB"/>
    <w:rsid w:val="00AE2F2E"/>
    <w:rsid w:val="00AF10CE"/>
    <w:rsid w:val="00AF3160"/>
    <w:rsid w:val="00B0116E"/>
    <w:rsid w:val="00B12218"/>
    <w:rsid w:val="00B23A30"/>
    <w:rsid w:val="00B23E0A"/>
    <w:rsid w:val="00B417E3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D046C"/>
    <w:rsid w:val="00BD57B5"/>
    <w:rsid w:val="00BE7AA5"/>
    <w:rsid w:val="00BE7C8A"/>
    <w:rsid w:val="00C03CD9"/>
    <w:rsid w:val="00C352A7"/>
    <w:rsid w:val="00C4282E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97C5A"/>
    <w:rsid w:val="00DA1782"/>
    <w:rsid w:val="00DA1D86"/>
    <w:rsid w:val="00DB0C6F"/>
    <w:rsid w:val="00DB180B"/>
    <w:rsid w:val="00DB5156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31AA0"/>
    <w:rsid w:val="00E32504"/>
    <w:rsid w:val="00E44B54"/>
    <w:rsid w:val="00E45C5E"/>
    <w:rsid w:val="00E4601F"/>
    <w:rsid w:val="00E46714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117B"/>
    <w:rsid w:val="00FE511A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49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23A3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117B"/>
    <w:rPr>
      <w:rFonts w:cs="Times New Roman"/>
      <w:sz w:val="2"/>
    </w:rPr>
  </w:style>
  <w:style w:type="paragraph" w:customStyle="1" w:styleId="ConsPlusNormal">
    <w:name w:val="ConsPlusNormal"/>
    <w:uiPriority w:val="99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714B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Style8"/>
    <w:uiPriority w:val="99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3">
    <w:name w:val="Style3"/>
    <w:basedOn w:val="Normal"/>
    <w:uiPriority w:val="99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Normal"/>
    <w:uiPriority w:val="99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AC6F3A"/>
    <w:rPr>
      <w:rFonts w:ascii="Times New Roman" w:hAnsi="Times New Roman"/>
      <w:b/>
      <w:spacing w:val="20"/>
      <w:sz w:val="22"/>
    </w:rPr>
  </w:style>
  <w:style w:type="paragraph" w:customStyle="1" w:styleId="Style7">
    <w:name w:val="Style7"/>
    <w:basedOn w:val="Normal"/>
    <w:uiPriority w:val="99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Normal"/>
    <w:link w:val="Style80"/>
    <w:uiPriority w:val="99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szCs w:val="20"/>
    </w:rPr>
  </w:style>
  <w:style w:type="character" w:customStyle="1" w:styleId="FontStyle22">
    <w:name w:val="Font Style22"/>
    <w:uiPriority w:val="99"/>
    <w:rsid w:val="00AC6F3A"/>
    <w:rPr>
      <w:rFonts w:ascii="Times New Roman" w:hAnsi="Times New Roman"/>
      <w:i/>
      <w:sz w:val="20"/>
    </w:rPr>
  </w:style>
  <w:style w:type="character" w:customStyle="1" w:styleId="FontStyle25">
    <w:name w:val="Font Style25"/>
    <w:uiPriority w:val="99"/>
    <w:rsid w:val="0016746A"/>
    <w:rPr>
      <w:spacing w:val="30"/>
      <w:sz w:val="28"/>
    </w:rPr>
  </w:style>
  <w:style w:type="character" w:customStyle="1" w:styleId="FontStyle27">
    <w:name w:val="Font Style27"/>
    <w:uiPriority w:val="99"/>
    <w:rsid w:val="00AC6F3A"/>
    <w:rPr>
      <w:rFonts w:ascii="Times New Roman" w:hAnsi="Times New Roman"/>
      <w:smallCaps/>
      <w:spacing w:val="40"/>
      <w:sz w:val="14"/>
    </w:rPr>
  </w:style>
  <w:style w:type="character" w:customStyle="1" w:styleId="FontStyle33">
    <w:name w:val="Font Style33"/>
    <w:uiPriority w:val="99"/>
    <w:rsid w:val="00AC6F3A"/>
    <w:rPr>
      <w:rFonts w:ascii="Times New Roman" w:hAnsi="Times New Roman"/>
      <w:spacing w:val="20"/>
      <w:sz w:val="16"/>
    </w:rPr>
  </w:style>
  <w:style w:type="paragraph" w:customStyle="1" w:styleId="10">
    <w:name w:val="Стиль1"/>
    <w:basedOn w:val="Style8"/>
    <w:link w:val="11"/>
    <w:uiPriority w:val="99"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</w:rPr>
  </w:style>
  <w:style w:type="paragraph" w:customStyle="1" w:styleId="2">
    <w:name w:val="Стиль2"/>
    <w:basedOn w:val="Normal"/>
    <w:next w:val="10"/>
    <w:link w:val="20"/>
    <w:uiPriority w:val="99"/>
    <w:rsid w:val="0016746A"/>
    <w:pPr>
      <w:ind w:firstLine="708"/>
      <w:jc w:val="both"/>
    </w:pPr>
    <w:rPr>
      <w:szCs w:val="20"/>
    </w:rPr>
  </w:style>
  <w:style w:type="character" w:customStyle="1" w:styleId="Style80">
    <w:name w:val="Style8 Знак"/>
    <w:link w:val="Style8"/>
    <w:uiPriority w:val="99"/>
    <w:locked/>
    <w:rsid w:val="0016746A"/>
    <w:rPr>
      <w:sz w:val="24"/>
    </w:rPr>
  </w:style>
  <w:style w:type="character" w:customStyle="1" w:styleId="11">
    <w:name w:val="Стиль1 Знак"/>
    <w:link w:val="10"/>
    <w:uiPriority w:val="99"/>
    <w:locked/>
    <w:rsid w:val="0016746A"/>
    <w:rPr>
      <w:sz w:val="28"/>
    </w:rPr>
  </w:style>
  <w:style w:type="paragraph" w:customStyle="1" w:styleId="3">
    <w:name w:val="Стиль3"/>
    <w:basedOn w:val="Normal"/>
    <w:next w:val="2"/>
    <w:link w:val="30"/>
    <w:uiPriority w:val="99"/>
    <w:rsid w:val="008F049B"/>
    <w:rPr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6746A"/>
    <w:rPr>
      <w:sz w:val="24"/>
    </w:rPr>
  </w:style>
  <w:style w:type="paragraph" w:customStyle="1" w:styleId="Style4">
    <w:name w:val="Style4"/>
    <w:basedOn w:val="Normal"/>
    <w:uiPriority w:val="99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uiPriority w:val="99"/>
    <w:locked/>
    <w:rsid w:val="008F049B"/>
    <w:rPr>
      <w:sz w:val="28"/>
    </w:rPr>
  </w:style>
  <w:style w:type="paragraph" w:customStyle="1" w:styleId="Style9">
    <w:name w:val="Style9"/>
    <w:basedOn w:val="Normal"/>
    <w:uiPriority w:val="99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"/>
    <w:uiPriority w:val="99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Normal"/>
    <w:uiPriority w:val="99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uiPriority w:val="99"/>
    <w:rsid w:val="00CE69BF"/>
    <w:rPr>
      <w:rFonts w:ascii="Times New Roman" w:hAnsi="Times New Roman"/>
      <w:spacing w:val="30"/>
      <w:sz w:val="14"/>
    </w:rPr>
  </w:style>
  <w:style w:type="character" w:customStyle="1" w:styleId="FontStyle24">
    <w:name w:val="Font Style24"/>
    <w:uiPriority w:val="99"/>
    <w:rsid w:val="00CE69BF"/>
    <w:rPr>
      <w:rFonts w:ascii="Times New Roman" w:hAnsi="Times New Roman"/>
      <w:spacing w:val="30"/>
      <w:sz w:val="20"/>
    </w:rPr>
  </w:style>
  <w:style w:type="character" w:customStyle="1" w:styleId="FontStyle26">
    <w:name w:val="Font Style26"/>
    <w:uiPriority w:val="99"/>
    <w:rsid w:val="00CE69BF"/>
    <w:rPr>
      <w:rFonts w:ascii="Times New Roman" w:hAnsi="Times New Roman"/>
      <w:spacing w:val="20"/>
      <w:sz w:val="18"/>
    </w:rPr>
  </w:style>
  <w:style w:type="character" w:customStyle="1" w:styleId="FontStyle28">
    <w:name w:val="Font Style28"/>
    <w:uiPriority w:val="99"/>
    <w:rsid w:val="00CE69BF"/>
    <w:rPr>
      <w:rFonts w:ascii="Candara" w:hAnsi="Candara"/>
      <w:spacing w:val="10"/>
      <w:sz w:val="16"/>
    </w:rPr>
  </w:style>
  <w:style w:type="character" w:customStyle="1" w:styleId="FontStyle29">
    <w:name w:val="Font Style29"/>
    <w:uiPriority w:val="99"/>
    <w:rsid w:val="00CE69BF"/>
    <w:rPr>
      <w:rFonts w:ascii="Times New Roman" w:hAnsi="Times New Roman"/>
      <w:spacing w:val="40"/>
      <w:sz w:val="20"/>
    </w:rPr>
  </w:style>
  <w:style w:type="character" w:customStyle="1" w:styleId="FontStyle30">
    <w:name w:val="Font Style30"/>
    <w:uiPriority w:val="99"/>
    <w:rsid w:val="00CE69BF"/>
    <w:rPr>
      <w:rFonts w:ascii="Times New Roman" w:hAnsi="Times New Roman"/>
      <w:b/>
      <w:i/>
      <w:w w:val="40"/>
      <w:sz w:val="16"/>
    </w:rPr>
  </w:style>
  <w:style w:type="character" w:customStyle="1" w:styleId="FontStyle31">
    <w:name w:val="Font Style31"/>
    <w:uiPriority w:val="99"/>
    <w:rsid w:val="00CE69BF"/>
    <w:rPr>
      <w:rFonts w:ascii="Times New Roman" w:hAnsi="Times New Roman"/>
      <w:smallCaps/>
      <w:spacing w:val="30"/>
      <w:sz w:val="16"/>
    </w:rPr>
  </w:style>
  <w:style w:type="character" w:customStyle="1" w:styleId="FontStyle32">
    <w:name w:val="Font Style32"/>
    <w:uiPriority w:val="99"/>
    <w:rsid w:val="00CE69BF"/>
    <w:rPr>
      <w:rFonts w:ascii="Times New Roman" w:hAnsi="Times New Roman"/>
      <w:smallCaps/>
      <w:spacing w:val="30"/>
      <w:sz w:val="16"/>
    </w:rPr>
  </w:style>
  <w:style w:type="paragraph" w:customStyle="1" w:styleId="ConsPlusTitle">
    <w:name w:val="ConsPlusTitle"/>
    <w:uiPriority w:val="99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94A5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B94A5E"/>
    <w:pPr>
      <w:spacing w:after="75"/>
    </w:pPr>
  </w:style>
  <w:style w:type="character" w:styleId="Hyperlink">
    <w:name w:val="Hyperlink"/>
    <w:basedOn w:val="DefaultParagraphFont"/>
    <w:uiPriority w:val="99"/>
    <w:rsid w:val="00FD4B6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17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3295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3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33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238</Words>
  <Characters>1360</Characters>
  <Application>Microsoft Office Outlook</Application>
  <DocSecurity>0</DocSecurity>
  <Lines>0</Lines>
  <Paragraphs>0</Paragraphs>
  <ScaleCrop>false</ScaleCrop>
  <Company>Администрация п. Светлогорск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subject/>
  <dc:creator>Кришталюк</dc:creator>
  <cp:keywords/>
  <dc:description/>
  <cp:lastModifiedBy>TorushkoAK</cp:lastModifiedBy>
  <cp:revision>5</cp:revision>
  <cp:lastPrinted>2018-10-23T07:29:00Z</cp:lastPrinted>
  <dcterms:created xsi:type="dcterms:W3CDTF">2018-10-23T07:29:00Z</dcterms:created>
  <dcterms:modified xsi:type="dcterms:W3CDTF">2019-04-23T03:22:00Z</dcterms:modified>
</cp:coreProperties>
</file>